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B4" w:rsidRPr="00783277" w:rsidRDefault="003366B4" w:rsidP="00484FE2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3366B4" w:rsidRPr="00783277" w:rsidRDefault="003366B4" w:rsidP="00484FE2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  <w:spacing w:val="-6"/>
        </w:rPr>
        <w:t>электронно</w:t>
      </w:r>
      <w:r w:rsidRPr="00BC4809">
        <w:rPr>
          <w:rFonts w:ascii="Times New Roman" w:hAnsi="Times New Roman" w:cs="Times New Roman"/>
          <w:spacing w:val="-6"/>
        </w:rPr>
        <w:t>-</w:t>
      </w:r>
      <w:r>
        <w:rPr>
          <w:rFonts w:ascii="Times New Roman" w:hAnsi="Times New Roman" w:cs="Times New Roman"/>
          <w:spacing w:val="-6"/>
        </w:rPr>
        <w:t xml:space="preserve"> </w:t>
      </w:r>
      <w:r w:rsidRPr="00B11B1A">
        <w:rPr>
          <w:rFonts w:ascii="Times New Roman" w:hAnsi="Times New Roman" w:cs="Times New Roman"/>
          <w:spacing w:val="-6"/>
        </w:rPr>
        <w:t>вычислительной техники, ее деталей и принадлежностей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3366B4" w:rsidRPr="00783277" w:rsidRDefault="003366B4" w:rsidP="00484FE2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3366B4" w:rsidRPr="00783277" w:rsidRDefault="003366B4" w:rsidP="00484FE2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3366B4" w:rsidRPr="00C753F6" w:rsidRDefault="003366B4" w:rsidP="00484FE2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6E1F0B">
        <w:rPr>
          <w:rFonts w:ascii="Times New Roman" w:hAnsi="Times New Roman" w:cs="Times New Roman"/>
          <w:color w:val="000000"/>
        </w:rPr>
        <w:t>Фенина Нина Андреевна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47-50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6E1F0B">
        <w:rPr>
          <w:rFonts w:ascii="Times New Roman" w:hAnsi="Times New Roman" w:cs="Times New Roman"/>
          <w:color w:val="000000"/>
          <w:lang w:val="en-US"/>
        </w:rPr>
        <w:t>nfenina</w:t>
      </w:r>
      <w:r w:rsidRPr="006E1F0B">
        <w:rPr>
          <w:rFonts w:ascii="Times New Roman" w:hAnsi="Times New Roman" w:cs="Times New Roman"/>
          <w:color w:val="000000"/>
        </w:rPr>
        <w:t>@</w:t>
      </w:r>
      <w:r w:rsidRPr="006E1F0B">
        <w:rPr>
          <w:rFonts w:ascii="Times New Roman" w:hAnsi="Times New Roman" w:cs="Times New Roman"/>
          <w:color w:val="000000"/>
          <w:lang w:val="en-US"/>
        </w:rPr>
        <w:t>ippe</w:t>
      </w:r>
      <w:r w:rsidRPr="006E1F0B">
        <w:rPr>
          <w:rFonts w:ascii="Times New Roman" w:hAnsi="Times New Roman" w:cs="Times New Roman"/>
          <w:color w:val="000000"/>
        </w:rPr>
        <w:t>.</w:t>
      </w:r>
      <w:r w:rsidRPr="006E1F0B">
        <w:rPr>
          <w:rFonts w:ascii="Times New Roman" w:hAnsi="Times New Roman" w:cs="Times New Roman"/>
          <w:color w:val="000000"/>
          <w:lang w:val="en-US"/>
        </w:rPr>
        <w:t>ru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3366B4" w:rsidRPr="007E0569" w:rsidRDefault="003366B4" w:rsidP="00484FE2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B11B1A">
        <w:rPr>
          <w:rFonts w:ascii="Times New Roman" w:hAnsi="Times New Roman" w:cs="Times New Roman"/>
        </w:rPr>
        <w:t>электронно-вычислительной техники, ее деталей и принадлежностей</w:t>
      </w:r>
      <w:r>
        <w:rPr>
          <w:rFonts w:ascii="Times New Roman" w:hAnsi="Times New Roman" w:cs="Times New Roman"/>
        </w:rPr>
        <w:t>.</w:t>
      </w:r>
    </w:p>
    <w:p w:rsidR="003366B4" w:rsidRPr="007E0569" w:rsidRDefault="003366B4" w:rsidP="00484FE2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6C4BDD">
        <w:rPr>
          <w:rFonts w:ascii="Times New Roman" w:hAnsi="Times New Roman" w:cs="Times New Roman"/>
        </w:rPr>
        <w:t xml:space="preserve">20 марта </w:t>
      </w:r>
      <w:r w:rsidRPr="00BB495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3366B4" w:rsidRPr="00783277" w:rsidRDefault="003366B4" w:rsidP="00484FE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3366B4" w:rsidRPr="00783277" w:rsidRDefault="003366B4" w:rsidP="00484FE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3366B4" w:rsidRPr="00783277" w:rsidRDefault="003366B4" w:rsidP="00484FE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3366B4" w:rsidRPr="00783277" w:rsidRDefault="003366B4" w:rsidP="00484FE2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607BA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 xml:space="preserve"> </w:t>
      </w:r>
      <w:r w:rsidRPr="007607BA">
        <w:rPr>
          <w:rFonts w:ascii="Times New Roman" w:hAnsi="Times New Roman" w:cs="Times New Roman"/>
        </w:rPr>
        <w:t>644,14 (шестьдесят пять тысяч шестьсот сорок четыре рубля</w:t>
      </w:r>
      <w:r>
        <w:rPr>
          <w:rFonts w:ascii="Times New Roman" w:hAnsi="Times New Roman" w:cs="Times New Roman"/>
        </w:rPr>
        <w:t xml:space="preserve"> </w:t>
      </w:r>
      <w:r w:rsidRPr="007607BA">
        <w:rPr>
          <w:rFonts w:ascii="Times New Roman" w:hAnsi="Times New Roman" w:cs="Times New Roman"/>
        </w:rPr>
        <w:t>14</w:t>
      </w:r>
      <w:r w:rsidRPr="007616E2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3366B4" w:rsidRPr="00783277" w:rsidRDefault="003366B4" w:rsidP="00484FE2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7607BA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</w:t>
      </w:r>
      <w:r w:rsidRPr="007607BA">
        <w:rPr>
          <w:rFonts w:ascii="Times New Roman" w:hAnsi="Times New Roman" w:cs="Times New Roman"/>
        </w:rPr>
        <w:t>630,63 (пятьдесят пять тысяч шестьсот тридцать рублей 63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ейки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3366B4" w:rsidRPr="00783277" w:rsidRDefault="003366B4" w:rsidP="00484FE2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3366B4" w:rsidRDefault="003366B4" w:rsidP="00B4401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3366B4" w:rsidRDefault="003366B4" w:rsidP="00B4401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3366B4" w:rsidRPr="00783277" w:rsidRDefault="003366B4" w:rsidP="00484FE2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3366B4" w:rsidRPr="00783277" w:rsidRDefault="003366B4" w:rsidP="00484FE2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09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</w:t>
      </w:r>
      <w:bookmarkStart w:id="0" w:name="_GoBack"/>
      <w:bookmarkEnd w:id="0"/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484FE2">
        <w:rPr>
          <w:rFonts w:ascii="Times New Roman" w:hAnsi="Times New Roman" w:cs="Times New Roman"/>
          <w:spacing w:val="-6"/>
          <w:highlight w:val="yellow"/>
        </w:rPr>
        <w:t>13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484FE2">
        <w:rPr>
          <w:rFonts w:ascii="Times New Roman" w:hAnsi="Times New Roman" w:cs="Times New Roman"/>
          <w:spacing w:val="-6"/>
          <w:highlight w:val="yellow"/>
        </w:rPr>
        <w:t>13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3366B4" w:rsidRPr="00783277" w:rsidRDefault="003366B4" w:rsidP="00484FE2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3366B4" w:rsidRDefault="003366B4">
      <w:pPr>
        <w:rPr>
          <w:rFonts w:cs="Times New Roman"/>
        </w:rPr>
      </w:pPr>
    </w:p>
    <w:sectPr w:rsidR="003366B4" w:rsidSect="00E44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A7E"/>
    <w:rsid w:val="000E1028"/>
    <w:rsid w:val="001F4D81"/>
    <w:rsid w:val="002B371D"/>
    <w:rsid w:val="003366B4"/>
    <w:rsid w:val="00484FE2"/>
    <w:rsid w:val="006C4BDD"/>
    <w:rsid w:val="006E1F0B"/>
    <w:rsid w:val="007572C3"/>
    <w:rsid w:val="007607BA"/>
    <w:rsid w:val="007616E2"/>
    <w:rsid w:val="007757DE"/>
    <w:rsid w:val="00783277"/>
    <w:rsid w:val="007E0569"/>
    <w:rsid w:val="008E3C0C"/>
    <w:rsid w:val="009E1518"/>
    <w:rsid w:val="00AC500D"/>
    <w:rsid w:val="00AF2D02"/>
    <w:rsid w:val="00B11B1A"/>
    <w:rsid w:val="00B44019"/>
    <w:rsid w:val="00BB4957"/>
    <w:rsid w:val="00BC4809"/>
    <w:rsid w:val="00C572F3"/>
    <w:rsid w:val="00C753F6"/>
    <w:rsid w:val="00CD1A7E"/>
    <w:rsid w:val="00D42E6F"/>
    <w:rsid w:val="00E11139"/>
    <w:rsid w:val="00E4473F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FE2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3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17B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812</Words>
  <Characters>4634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5</cp:revision>
  <cp:lastPrinted>2015-02-02T07:57:00Z</cp:lastPrinted>
  <dcterms:created xsi:type="dcterms:W3CDTF">2015-01-23T10:23:00Z</dcterms:created>
  <dcterms:modified xsi:type="dcterms:W3CDTF">2015-02-02T07:57:00Z</dcterms:modified>
</cp:coreProperties>
</file>